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05B" w:rsidRPr="00673E1C" w:rsidRDefault="00AE705B" w:rsidP="00673E1C">
      <w:pPr>
        <w:autoSpaceDE w:val="0"/>
        <w:autoSpaceDN w:val="0"/>
        <w:adjustRightInd w:val="0"/>
        <w:ind w:left="567" w:right="193"/>
        <w:jc w:val="center"/>
        <w:rPr>
          <w:rFonts w:ascii="Arial" w:hAnsi="Arial" w:cs="Arial"/>
          <w:b/>
          <w:iCs/>
          <w:sz w:val="22"/>
          <w:szCs w:val="22"/>
        </w:rPr>
      </w:pPr>
      <w:r w:rsidRPr="00673E1C">
        <w:rPr>
          <w:rFonts w:ascii="Arial" w:hAnsi="Arial" w:cs="Arial"/>
          <w:b/>
          <w:iCs/>
          <w:sz w:val="22"/>
          <w:szCs w:val="22"/>
        </w:rPr>
        <w:t xml:space="preserve">ANEXO </w:t>
      </w:r>
      <w:r w:rsidR="00940C87" w:rsidRPr="00673E1C">
        <w:rPr>
          <w:rFonts w:ascii="Arial" w:hAnsi="Arial" w:cs="Arial"/>
          <w:b/>
          <w:iCs/>
          <w:sz w:val="22"/>
          <w:szCs w:val="22"/>
        </w:rPr>
        <w:t>C</w:t>
      </w:r>
    </w:p>
    <w:p w:rsidR="00AE705B" w:rsidRPr="00673E1C" w:rsidRDefault="00AE705B" w:rsidP="00673E1C">
      <w:pPr>
        <w:autoSpaceDE w:val="0"/>
        <w:autoSpaceDN w:val="0"/>
        <w:adjustRightInd w:val="0"/>
        <w:ind w:left="567" w:right="193"/>
        <w:jc w:val="center"/>
        <w:rPr>
          <w:rFonts w:ascii="Arial" w:hAnsi="Arial" w:cs="Arial"/>
          <w:b/>
          <w:iCs/>
          <w:sz w:val="22"/>
          <w:szCs w:val="22"/>
        </w:rPr>
      </w:pPr>
    </w:p>
    <w:p w:rsidR="00AE705B" w:rsidRPr="00673E1C" w:rsidRDefault="00AE705B" w:rsidP="00673E1C">
      <w:pPr>
        <w:autoSpaceDE w:val="0"/>
        <w:autoSpaceDN w:val="0"/>
        <w:adjustRightInd w:val="0"/>
        <w:ind w:left="567" w:right="193"/>
        <w:jc w:val="center"/>
        <w:rPr>
          <w:rFonts w:ascii="Arial" w:hAnsi="Arial" w:cs="Arial"/>
          <w:b/>
          <w:iCs/>
          <w:sz w:val="22"/>
          <w:szCs w:val="22"/>
        </w:rPr>
      </w:pPr>
      <w:r w:rsidRPr="00673E1C">
        <w:rPr>
          <w:rFonts w:ascii="Arial" w:hAnsi="Arial" w:cs="Arial"/>
          <w:b/>
          <w:iCs/>
          <w:sz w:val="22"/>
          <w:szCs w:val="22"/>
        </w:rPr>
        <w:t>FICHA TÉCNICA Y DE ESPECIFICACIONES ESENCIALES</w:t>
      </w:r>
    </w:p>
    <w:p w:rsidR="00AE705B" w:rsidRPr="00673E1C" w:rsidRDefault="00AE705B" w:rsidP="00673E1C">
      <w:pPr>
        <w:autoSpaceDE w:val="0"/>
        <w:autoSpaceDN w:val="0"/>
        <w:adjustRightInd w:val="0"/>
        <w:ind w:left="567" w:right="193"/>
        <w:jc w:val="center"/>
        <w:rPr>
          <w:rFonts w:ascii="Arial" w:hAnsi="Arial" w:cs="Arial"/>
          <w:b/>
          <w:iCs/>
          <w:sz w:val="22"/>
          <w:szCs w:val="22"/>
        </w:rPr>
      </w:pPr>
    </w:p>
    <w:p w:rsidR="00AE705B" w:rsidRPr="00673E1C" w:rsidRDefault="00AE705B" w:rsidP="00673E1C">
      <w:pPr>
        <w:autoSpaceDE w:val="0"/>
        <w:autoSpaceDN w:val="0"/>
        <w:adjustRightInd w:val="0"/>
        <w:ind w:left="567" w:right="193"/>
        <w:jc w:val="center"/>
        <w:rPr>
          <w:rFonts w:ascii="Arial" w:hAnsi="Arial" w:cs="Arial"/>
          <w:b/>
          <w:iCs/>
          <w:color w:val="00B0F0"/>
          <w:sz w:val="22"/>
          <w:szCs w:val="22"/>
        </w:rPr>
      </w:pPr>
      <w:r w:rsidRPr="00673E1C">
        <w:rPr>
          <w:rFonts w:ascii="Arial" w:hAnsi="Arial" w:cs="Arial"/>
          <w:b/>
          <w:iCs/>
          <w:sz w:val="22"/>
          <w:szCs w:val="22"/>
        </w:rPr>
        <w:t xml:space="preserve">PROCESO DE SELECCIÓN ABREVIADA POR SUBASTA INVERSA PRESENCIAL No. </w:t>
      </w:r>
      <w:r w:rsidR="00565A3D" w:rsidRPr="0064426A">
        <w:rPr>
          <w:rFonts w:ascii="Arial" w:hAnsi="Arial" w:cs="Arial"/>
          <w:b/>
          <w:iCs/>
          <w:color w:val="00B0F0"/>
          <w:sz w:val="22"/>
          <w:szCs w:val="22"/>
        </w:rPr>
        <w:t>XXX</w:t>
      </w:r>
      <w:r w:rsidR="0033390A" w:rsidRPr="0064426A">
        <w:rPr>
          <w:rFonts w:ascii="Arial" w:hAnsi="Arial" w:cs="Arial"/>
          <w:b/>
          <w:iCs/>
          <w:color w:val="00B0F0"/>
          <w:sz w:val="22"/>
          <w:szCs w:val="22"/>
        </w:rPr>
        <w:t xml:space="preserve"> SIP-00</w:t>
      </w:r>
      <w:r w:rsidR="00565A3D" w:rsidRPr="0064426A">
        <w:rPr>
          <w:rFonts w:ascii="Arial" w:hAnsi="Arial" w:cs="Arial"/>
          <w:b/>
          <w:iCs/>
          <w:color w:val="00B0F0"/>
          <w:sz w:val="22"/>
          <w:szCs w:val="22"/>
        </w:rPr>
        <w:t>X</w:t>
      </w:r>
      <w:r w:rsidRPr="0064426A">
        <w:rPr>
          <w:rFonts w:ascii="Arial" w:hAnsi="Arial" w:cs="Arial"/>
          <w:b/>
          <w:iCs/>
          <w:color w:val="00B0F0"/>
          <w:sz w:val="22"/>
          <w:szCs w:val="22"/>
        </w:rPr>
        <w:t>-201</w:t>
      </w:r>
      <w:r w:rsidR="00565A3D" w:rsidRPr="0064426A">
        <w:rPr>
          <w:rFonts w:ascii="Arial" w:hAnsi="Arial" w:cs="Arial"/>
          <w:b/>
          <w:iCs/>
          <w:color w:val="00B0F0"/>
          <w:sz w:val="22"/>
          <w:szCs w:val="22"/>
        </w:rPr>
        <w:t>5</w:t>
      </w:r>
    </w:p>
    <w:p w:rsidR="00AE705B" w:rsidRPr="00673E1C" w:rsidRDefault="00AE705B" w:rsidP="00673E1C">
      <w:pPr>
        <w:autoSpaceDE w:val="0"/>
        <w:autoSpaceDN w:val="0"/>
        <w:adjustRightInd w:val="0"/>
        <w:ind w:left="567" w:right="193"/>
        <w:jc w:val="center"/>
        <w:rPr>
          <w:rFonts w:ascii="Arial" w:hAnsi="Arial" w:cs="Arial"/>
          <w:b/>
          <w:iCs/>
          <w:sz w:val="22"/>
          <w:szCs w:val="22"/>
        </w:rPr>
      </w:pPr>
    </w:p>
    <w:p w:rsidR="00425581" w:rsidRPr="00673E1C" w:rsidRDefault="00AE705B" w:rsidP="00673E1C">
      <w:pPr>
        <w:pStyle w:val="Prrafodelista"/>
        <w:autoSpaceDE w:val="0"/>
        <w:autoSpaceDN w:val="0"/>
        <w:adjustRightInd w:val="0"/>
        <w:ind w:left="567" w:right="193"/>
        <w:jc w:val="both"/>
        <w:rPr>
          <w:rFonts w:ascii="Arial" w:hAnsi="Arial" w:cs="Arial"/>
          <w:color w:val="00B0F0"/>
          <w:sz w:val="22"/>
          <w:szCs w:val="22"/>
          <w:lang w:val="es-CO"/>
        </w:rPr>
      </w:pPr>
      <w:r w:rsidRPr="00673E1C">
        <w:rPr>
          <w:rFonts w:ascii="Arial" w:hAnsi="Arial" w:cs="Arial"/>
          <w:b/>
          <w:iCs/>
          <w:sz w:val="22"/>
          <w:szCs w:val="22"/>
        </w:rPr>
        <w:t xml:space="preserve">OBJETO: </w:t>
      </w:r>
      <w:r w:rsidR="004020DF" w:rsidRPr="00673E1C">
        <w:rPr>
          <w:rFonts w:ascii="Arial" w:hAnsi="Arial" w:cs="Arial"/>
          <w:b/>
          <w:bCs/>
          <w:color w:val="00B0F0"/>
          <w:sz w:val="22"/>
          <w:szCs w:val="22"/>
          <w:lang w:val="es-CO" w:eastAsia="es-CO"/>
        </w:rPr>
        <w:t>“</w:t>
      </w:r>
      <w:r w:rsidR="004020DF" w:rsidRPr="00673E1C">
        <w:rPr>
          <w:rFonts w:ascii="Arial" w:eastAsia="Arial" w:hAnsi="Arial" w:cs="Arial"/>
          <w:b/>
          <w:color w:val="00B0F0"/>
          <w:sz w:val="22"/>
          <w:szCs w:val="22"/>
        </w:rPr>
        <w:t xml:space="preserve">CONTRATO DE </w:t>
      </w:r>
      <w:r w:rsidR="00565A3D" w:rsidRPr="00673E1C">
        <w:rPr>
          <w:rFonts w:ascii="Arial" w:eastAsia="Arial" w:hAnsi="Arial" w:cs="Arial"/>
          <w:b/>
          <w:color w:val="00B0F0"/>
          <w:sz w:val="22"/>
          <w:szCs w:val="22"/>
        </w:rPr>
        <w:t>XXXXXXXXXXXXX</w:t>
      </w:r>
      <w:r w:rsidR="004020DF" w:rsidRPr="00673E1C">
        <w:rPr>
          <w:rFonts w:ascii="Arial" w:eastAsia="Arial" w:hAnsi="Arial" w:cs="Arial"/>
          <w:b/>
          <w:color w:val="00B0F0"/>
          <w:sz w:val="22"/>
          <w:szCs w:val="22"/>
        </w:rPr>
        <w:t>”</w:t>
      </w:r>
    </w:p>
    <w:p w:rsidR="00DA279D" w:rsidRPr="00673E1C" w:rsidRDefault="00DA279D" w:rsidP="00673E1C">
      <w:pPr>
        <w:autoSpaceDE w:val="0"/>
        <w:autoSpaceDN w:val="0"/>
        <w:adjustRightInd w:val="0"/>
        <w:ind w:left="567" w:right="193"/>
        <w:jc w:val="both"/>
        <w:rPr>
          <w:rFonts w:ascii="Arial" w:hAnsi="Arial" w:cs="Arial"/>
          <w:b/>
          <w:bCs/>
          <w:sz w:val="22"/>
          <w:szCs w:val="22"/>
          <w:lang w:val="es-CO" w:eastAsia="es-CO"/>
        </w:rPr>
      </w:pPr>
    </w:p>
    <w:tbl>
      <w:tblPr>
        <w:tblW w:w="9214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709"/>
        <w:gridCol w:w="1275"/>
        <w:gridCol w:w="6379"/>
      </w:tblGrid>
      <w:tr w:rsidR="0033390A" w:rsidRPr="00673E1C" w:rsidTr="00673E1C">
        <w:trPr>
          <w:trHeight w:val="300"/>
        </w:trPr>
        <w:tc>
          <w:tcPr>
            <w:tcW w:w="851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  <w:r w:rsidRPr="00673E1C"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  <w:t>ITEM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es-ES"/>
              </w:rPr>
            </w:pPr>
            <w:r w:rsidRPr="00673E1C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es-ES"/>
              </w:rPr>
              <w:t>CANT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es-ES"/>
              </w:rPr>
            </w:pPr>
            <w:r w:rsidRPr="00673E1C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es-ES"/>
              </w:rPr>
              <w:t>ELEMENTO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es-ES"/>
              </w:rPr>
            </w:pPr>
            <w:r w:rsidRPr="00673E1C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  <w:lang w:eastAsia="es-ES"/>
              </w:rPr>
              <w:t>CARACTERISTICAS</w:t>
            </w:r>
          </w:p>
        </w:tc>
      </w:tr>
      <w:tr w:rsidR="0033390A" w:rsidRPr="00673E1C" w:rsidTr="002251B0">
        <w:trPr>
          <w:trHeight w:val="96"/>
        </w:trPr>
        <w:tc>
          <w:tcPr>
            <w:tcW w:w="851" w:type="dxa"/>
            <w:shd w:val="clear" w:color="auto" w:fill="auto"/>
            <w:vAlign w:val="center"/>
            <w:hideMark/>
          </w:tcPr>
          <w:p w:rsidR="0033390A" w:rsidRPr="00673E1C" w:rsidRDefault="00565A3D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  <w:r w:rsidRPr="00673E1C"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3390A" w:rsidRPr="00673E1C" w:rsidRDefault="0033390A" w:rsidP="002251B0">
            <w:pPr>
              <w:rPr>
                <w:rFonts w:ascii="Arial" w:hAnsi="Arial" w:cs="Arial"/>
                <w:sz w:val="22"/>
                <w:szCs w:val="22"/>
                <w:vertAlign w:val="superscript"/>
                <w:lang w:val="en-US" w:eastAsia="es-ES"/>
              </w:rPr>
            </w:pP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64426A" w:rsidRPr="00673E1C" w:rsidRDefault="0064426A" w:rsidP="002251B0">
            <w:pPr>
              <w:ind w:right="214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</w:p>
        </w:tc>
      </w:tr>
      <w:tr w:rsidR="0033390A" w:rsidRPr="00673E1C" w:rsidTr="002251B0">
        <w:trPr>
          <w:trHeight w:val="302"/>
        </w:trPr>
        <w:tc>
          <w:tcPr>
            <w:tcW w:w="851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  <w:r w:rsidRPr="00673E1C"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</w:p>
        </w:tc>
      </w:tr>
      <w:tr w:rsidR="0033390A" w:rsidRPr="00673E1C" w:rsidTr="002251B0">
        <w:trPr>
          <w:trHeight w:val="263"/>
        </w:trPr>
        <w:tc>
          <w:tcPr>
            <w:tcW w:w="851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  <w:r w:rsidRPr="00673E1C"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val="en-US" w:eastAsia="es-ES"/>
              </w:rPr>
            </w:pP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val="en-US" w:eastAsia="es-ES"/>
              </w:rPr>
            </w:pPr>
          </w:p>
        </w:tc>
      </w:tr>
      <w:tr w:rsidR="0033390A" w:rsidRPr="00673E1C" w:rsidTr="00673E1C">
        <w:trPr>
          <w:trHeight w:val="571"/>
        </w:trPr>
        <w:tc>
          <w:tcPr>
            <w:tcW w:w="851" w:type="dxa"/>
            <w:shd w:val="clear" w:color="auto" w:fill="auto"/>
            <w:vAlign w:val="center"/>
          </w:tcPr>
          <w:p w:rsidR="0033390A" w:rsidRPr="00673E1C" w:rsidRDefault="00565A3D" w:rsidP="00673E1C">
            <w:pPr>
              <w:jc w:val="center"/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</w:pPr>
            <w:r w:rsidRPr="00673E1C">
              <w:rPr>
                <w:rFonts w:ascii="Arial" w:hAnsi="Arial" w:cs="Arial"/>
                <w:sz w:val="22"/>
                <w:szCs w:val="22"/>
                <w:vertAlign w:val="superscript"/>
                <w:lang w:eastAsia="es-ES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3390A" w:rsidRPr="00673E1C" w:rsidRDefault="0033390A" w:rsidP="00673E1C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  <w:vertAlign w:val="superscript"/>
                <w:lang w:eastAsia="es-ES"/>
              </w:rPr>
            </w:pPr>
            <w:r w:rsidRPr="00673E1C">
              <w:rPr>
                <w:rFonts w:ascii="Arial" w:hAnsi="Arial" w:cs="Arial"/>
                <w:sz w:val="22"/>
                <w:szCs w:val="22"/>
                <w:highlight w:val="yellow"/>
                <w:vertAlign w:val="superscript"/>
                <w:lang w:eastAsia="es-ES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3390A" w:rsidRPr="003C2D64" w:rsidRDefault="0033390A" w:rsidP="00673E1C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</w:pP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Cámara fotográfica </w:t>
            </w:r>
            <w:proofErr w:type="spellStart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semiprofesional</w:t>
            </w:r>
            <w:proofErr w:type="spellEnd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 SONY NEX-3NL-BQ</w:t>
            </w:r>
          </w:p>
        </w:tc>
        <w:tc>
          <w:tcPr>
            <w:tcW w:w="6379" w:type="dxa"/>
            <w:shd w:val="clear" w:color="auto" w:fill="auto"/>
            <w:noWrap/>
            <w:vAlign w:val="center"/>
          </w:tcPr>
          <w:p w:rsidR="0033390A" w:rsidRPr="003C2D64" w:rsidRDefault="0033390A" w:rsidP="00673E1C">
            <w:pPr>
              <w:jc w:val="center"/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</w:pP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Cámara digital con 16.1MP y sensor de imagen APS-C dentro de un </w:t>
            </w:r>
            <w:proofErr w:type="gramStart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pequeño  diseño</w:t>
            </w:r>
            <w:proofErr w:type="gramEnd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 para imágenes magníficas. Sensibilidad máxima ISO: 16000, pantalla LCD </w:t>
            </w:r>
            <w:proofErr w:type="spellStart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inclinable</w:t>
            </w:r>
            <w:proofErr w:type="spellEnd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 a 180</w:t>
            </w:r>
            <w:proofErr w:type="gramStart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¡ para</w:t>
            </w:r>
            <w:proofErr w:type="gramEnd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 auto-retratos increíbles. Nivelador de zoom al alcance de tu dedo, flash integrado y enmarque de objetos automático.</w:t>
            </w: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br/>
              <w:t xml:space="preserve">Formato de grabación JPEG (DCF ver. 2.0, </w:t>
            </w:r>
            <w:proofErr w:type="spellStart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Exif</w:t>
            </w:r>
            <w:proofErr w:type="spellEnd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 Ver.2.3, MPF </w:t>
            </w:r>
            <w:proofErr w:type="spellStart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Baseline</w:t>
            </w:r>
            <w:proofErr w:type="spellEnd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 obediente), RAW (formato Sony ARW 2.3)</w:t>
            </w: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br/>
              <w:t>Tamaño de imagen (relación de aspecto 3:2) L: 4.912 x 3.264 (16M), M: 3.568 x 2.368 (8.4M), S: 2.448 x 1.624 (4 M)</w:t>
            </w: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br/>
              <w:t>Tamaño de imagen (relación de aspecto 16:9) L: 4.912 x 2.760 (14M), M: 3.568 x 2.000 (7.1M), S: 2.448 x 1.376 (3.4M)</w:t>
            </w: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br/>
              <w:t>Modos de calidad de imagen RAW, RAW &amp; JPEG, JPEG fino, JPEG estándar</w:t>
            </w: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br/>
              <w:t xml:space="preserve">Efectos de imagen </w:t>
            </w:r>
            <w:proofErr w:type="spellStart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Posterización</w:t>
            </w:r>
            <w:proofErr w:type="spellEnd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 (Color, blanco y negro), Pop Color foto Retro, Color parcial (R, G, B, Y), Mono de alto contraste, cámara de juguete, enfoque suave de alta clave, suave, HDR pintura, ricos tonos Mono, miniatura</w:t>
            </w: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br/>
              <w:t>Estilo creativo Estándar, vívido, retrato, paisaje, puesta de sol, blanco y negro (contraste (-3 a + 3steps), saturación (-3 a + 3steps), nitidez (-3 a + 3steps))</w:t>
            </w: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br/>
              <w:t xml:space="preserve">Rango dinámico Apagado, Optimizador de rango dinámico (Auto/nivel), Auto High </w:t>
            </w:r>
            <w:proofErr w:type="spellStart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DynamicRange</w:t>
            </w:r>
            <w:proofErr w:type="spellEnd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: Apagado, Auto exposición diferencia, diferencia de exposición nivel (1.0-6.0 EV, paso de 1,0 EV)</w:t>
            </w: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br/>
              <w:t xml:space="preserve">Espacio de color estándar </w:t>
            </w:r>
            <w:proofErr w:type="spellStart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sRG</w:t>
            </w:r>
            <w:bookmarkStart w:id="0" w:name="_GoBack"/>
            <w:bookmarkEnd w:id="0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B</w:t>
            </w:r>
            <w:proofErr w:type="spellEnd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 (con </w:t>
            </w:r>
            <w:proofErr w:type="spellStart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>sYCC</w:t>
            </w:r>
            <w:proofErr w:type="spellEnd"/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t xml:space="preserve"> gama) y Adobe RGB compatible con TRILUMINOS ™ Color</w:t>
            </w:r>
            <w:r w:rsidRPr="003C2D64">
              <w:rPr>
                <w:rFonts w:ascii="Arial" w:hAnsi="Arial" w:cs="Arial"/>
                <w:color w:val="00B0F0"/>
                <w:sz w:val="22"/>
                <w:szCs w:val="22"/>
                <w:vertAlign w:val="superscript"/>
              </w:rPr>
              <w:br/>
              <w:t>Idioma Español</w:t>
            </w:r>
          </w:p>
        </w:tc>
      </w:tr>
    </w:tbl>
    <w:p w:rsidR="0064426A" w:rsidRPr="00673E1C" w:rsidRDefault="0064426A" w:rsidP="00673E1C">
      <w:pPr>
        <w:autoSpaceDE w:val="0"/>
        <w:autoSpaceDN w:val="0"/>
        <w:adjustRightInd w:val="0"/>
        <w:ind w:left="567" w:right="193"/>
        <w:jc w:val="both"/>
        <w:rPr>
          <w:rFonts w:ascii="Arial" w:hAnsi="Arial" w:cs="Arial"/>
          <w:b/>
          <w:bCs/>
          <w:sz w:val="22"/>
          <w:szCs w:val="22"/>
          <w:lang w:val="es-CO" w:eastAsia="es-CO"/>
        </w:rPr>
      </w:pPr>
    </w:p>
    <w:tbl>
      <w:tblPr>
        <w:tblW w:w="4577" w:type="pct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3390A" w:rsidRPr="00673E1C" w:rsidTr="0064426A">
        <w:trPr>
          <w:trHeight w:val="427"/>
        </w:trPr>
        <w:tc>
          <w:tcPr>
            <w:tcW w:w="5000" w:type="pct"/>
            <w:vAlign w:val="center"/>
          </w:tcPr>
          <w:p w:rsidR="0033390A" w:rsidRPr="00673E1C" w:rsidRDefault="0033390A" w:rsidP="00673E1C">
            <w:pPr>
              <w:ind w:left="567" w:right="193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E1C">
              <w:rPr>
                <w:rFonts w:ascii="Arial" w:hAnsi="Arial" w:cs="Arial"/>
                <w:b/>
                <w:bCs/>
                <w:sz w:val="22"/>
                <w:szCs w:val="22"/>
              </w:rPr>
              <w:t>RESPONSABLE DE LA SECRETARIA DE ORIGEN</w:t>
            </w:r>
          </w:p>
        </w:tc>
      </w:tr>
      <w:tr w:rsidR="0033390A" w:rsidRPr="00673E1C" w:rsidTr="002251B0">
        <w:trPr>
          <w:trHeight w:val="1455"/>
        </w:trPr>
        <w:tc>
          <w:tcPr>
            <w:tcW w:w="5000" w:type="pct"/>
            <w:vAlign w:val="center"/>
          </w:tcPr>
          <w:p w:rsidR="0033390A" w:rsidRPr="00673E1C" w:rsidRDefault="0033390A" w:rsidP="0064426A">
            <w:pPr>
              <w:ind w:right="193"/>
              <w:rPr>
                <w:rFonts w:ascii="Arial" w:hAnsi="Arial" w:cs="Arial"/>
                <w:sz w:val="22"/>
                <w:szCs w:val="22"/>
              </w:rPr>
            </w:pPr>
          </w:p>
          <w:p w:rsidR="0033390A" w:rsidRPr="00673E1C" w:rsidRDefault="0033390A" w:rsidP="00673E1C">
            <w:pPr>
              <w:ind w:left="567" w:right="193"/>
              <w:rPr>
                <w:rFonts w:ascii="Arial" w:hAnsi="Arial" w:cs="Arial"/>
                <w:sz w:val="22"/>
                <w:szCs w:val="22"/>
              </w:rPr>
            </w:pPr>
          </w:p>
          <w:p w:rsidR="0033390A" w:rsidRDefault="0033390A" w:rsidP="00673E1C">
            <w:pPr>
              <w:pBdr>
                <w:bottom w:val="single" w:sz="12" w:space="1" w:color="auto"/>
              </w:pBdr>
              <w:ind w:left="567" w:right="193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251B0" w:rsidRPr="00673E1C" w:rsidRDefault="002251B0" w:rsidP="00673E1C">
            <w:pPr>
              <w:pBdr>
                <w:bottom w:val="single" w:sz="12" w:space="1" w:color="auto"/>
              </w:pBdr>
              <w:ind w:left="567" w:right="193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3390A" w:rsidRPr="0064426A" w:rsidRDefault="0033390A" w:rsidP="00673E1C">
            <w:pPr>
              <w:ind w:left="567" w:right="193"/>
              <w:jc w:val="center"/>
              <w:rPr>
                <w:rFonts w:ascii="Arial" w:hAnsi="Arial" w:cs="Arial"/>
                <w:color w:val="00B0F0"/>
                <w:sz w:val="22"/>
                <w:szCs w:val="22"/>
              </w:rPr>
            </w:pPr>
            <w:r w:rsidRPr="0064426A">
              <w:rPr>
                <w:rFonts w:ascii="Arial" w:hAnsi="Arial" w:cs="Arial"/>
                <w:color w:val="00B0F0"/>
                <w:sz w:val="22"/>
                <w:szCs w:val="22"/>
              </w:rPr>
              <w:t xml:space="preserve">Nombre: </w:t>
            </w:r>
            <w:r w:rsidR="00565A3D" w:rsidRPr="0064426A">
              <w:rPr>
                <w:rFonts w:ascii="Arial" w:hAnsi="Arial" w:cs="Arial"/>
                <w:b/>
                <w:bCs/>
                <w:color w:val="00B0F0"/>
                <w:sz w:val="22"/>
                <w:szCs w:val="22"/>
              </w:rPr>
              <w:t>XXXXXXXXXXXXXXX</w:t>
            </w:r>
          </w:p>
        </w:tc>
      </w:tr>
    </w:tbl>
    <w:p w:rsidR="0033390A" w:rsidRPr="00673E1C" w:rsidRDefault="0033390A" w:rsidP="00673E1C">
      <w:pPr>
        <w:pStyle w:val="Default"/>
        <w:ind w:left="567" w:right="193"/>
        <w:jc w:val="center"/>
        <w:rPr>
          <w:b/>
          <w:sz w:val="22"/>
          <w:szCs w:val="22"/>
        </w:rPr>
      </w:pPr>
    </w:p>
    <w:p w:rsidR="0033390A" w:rsidRPr="0064426A" w:rsidRDefault="0033390A" w:rsidP="00673E1C">
      <w:pPr>
        <w:widowControl w:val="0"/>
        <w:autoSpaceDE w:val="0"/>
        <w:autoSpaceDN w:val="0"/>
        <w:adjustRightInd w:val="0"/>
        <w:ind w:left="567" w:right="193"/>
        <w:jc w:val="both"/>
        <w:rPr>
          <w:rFonts w:ascii="Arial" w:hAnsi="Arial" w:cs="Arial"/>
          <w:color w:val="00B0F0"/>
          <w:sz w:val="22"/>
          <w:szCs w:val="22"/>
        </w:rPr>
      </w:pPr>
      <w:r w:rsidRPr="00673E1C">
        <w:rPr>
          <w:rFonts w:ascii="Arial" w:hAnsi="Arial" w:cs="Arial"/>
          <w:sz w:val="22"/>
          <w:szCs w:val="22"/>
        </w:rPr>
        <w:t>PROYECTÓ PT:</w:t>
      </w:r>
      <w:r w:rsidR="0064426A">
        <w:rPr>
          <w:rFonts w:ascii="Arial" w:hAnsi="Arial" w:cs="Arial"/>
          <w:sz w:val="22"/>
          <w:szCs w:val="22"/>
        </w:rPr>
        <w:t xml:space="preserve"> </w:t>
      </w:r>
      <w:r w:rsidR="00565A3D" w:rsidRPr="0064426A">
        <w:rPr>
          <w:rFonts w:ascii="Arial" w:hAnsi="Arial" w:cs="Arial"/>
          <w:color w:val="00B0F0"/>
          <w:sz w:val="22"/>
          <w:szCs w:val="22"/>
        </w:rPr>
        <w:t>XXXXXXXXXXXX</w:t>
      </w:r>
    </w:p>
    <w:p w:rsidR="0033390A" w:rsidRPr="00673E1C" w:rsidRDefault="0033390A" w:rsidP="00673E1C">
      <w:pPr>
        <w:widowControl w:val="0"/>
        <w:autoSpaceDE w:val="0"/>
        <w:autoSpaceDN w:val="0"/>
        <w:adjustRightInd w:val="0"/>
        <w:ind w:left="567" w:right="193"/>
        <w:jc w:val="both"/>
        <w:rPr>
          <w:rFonts w:ascii="Arial" w:hAnsi="Arial" w:cs="Arial"/>
          <w:sz w:val="22"/>
          <w:szCs w:val="22"/>
        </w:rPr>
      </w:pPr>
    </w:p>
    <w:p w:rsidR="004020DF" w:rsidRPr="0064426A" w:rsidRDefault="0033390A" w:rsidP="00673E1C">
      <w:pPr>
        <w:ind w:left="567" w:right="193"/>
        <w:rPr>
          <w:rFonts w:ascii="Arial" w:hAnsi="Arial" w:cs="Arial"/>
          <w:b/>
          <w:bCs/>
          <w:color w:val="00B0F0"/>
          <w:sz w:val="22"/>
          <w:szCs w:val="22"/>
          <w:lang w:val="es-CO" w:eastAsia="es-CO"/>
        </w:rPr>
      </w:pPr>
      <w:r w:rsidRPr="00673E1C">
        <w:rPr>
          <w:rFonts w:ascii="Arial" w:hAnsi="Arial" w:cs="Arial"/>
          <w:sz w:val="22"/>
          <w:szCs w:val="22"/>
        </w:rPr>
        <w:t>REVISÓ PT:</w:t>
      </w:r>
      <w:r w:rsidRPr="00673E1C">
        <w:rPr>
          <w:rFonts w:ascii="Arial" w:hAnsi="Arial" w:cs="Arial"/>
          <w:sz w:val="22"/>
          <w:szCs w:val="22"/>
        </w:rPr>
        <w:tab/>
      </w:r>
      <w:r w:rsidR="002251B0">
        <w:rPr>
          <w:rFonts w:ascii="Arial" w:hAnsi="Arial" w:cs="Arial"/>
          <w:color w:val="00B0F0"/>
          <w:sz w:val="22"/>
          <w:szCs w:val="22"/>
        </w:rPr>
        <w:t>XXXXXXXXXXXXX</w:t>
      </w:r>
    </w:p>
    <w:sectPr w:rsidR="004020DF" w:rsidRPr="0064426A" w:rsidSect="005401B3">
      <w:headerReference w:type="default" r:id="rId8"/>
      <w:footerReference w:type="default" r:id="rId9"/>
      <w:pgSz w:w="12242" w:h="15842" w:code="1"/>
      <w:pgMar w:top="1134" w:right="1134" w:bottom="709" w:left="1134" w:header="425" w:footer="318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44C2" w:rsidRDefault="002544C2" w:rsidP="00C45841">
      <w:r>
        <w:separator/>
      </w:r>
    </w:p>
  </w:endnote>
  <w:endnote w:type="continuationSeparator" w:id="0">
    <w:p w:rsidR="002544C2" w:rsidRDefault="002544C2" w:rsidP="00C45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E1C" w:rsidRDefault="002544C2" w:rsidP="00673E1C">
    <w:pPr>
      <w:tabs>
        <w:tab w:val="center" w:pos="4252"/>
        <w:tab w:val="right" w:pos="8504"/>
      </w:tabs>
      <w:rPr>
        <w:rFonts w:ascii="Arial" w:hAnsi="Arial" w:cs="Arial"/>
        <w:sz w:val="18"/>
        <w:szCs w:val="18"/>
        <w:lang w:val="es-CO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56" type="#_x0000_t32" style="position:absolute;margin-left:36.75pt;margin-top:4.3pt;width:440pt;height:0;z-index:251660288;visibility:visible;mso-wrap-style:square;mso-width-percent:0;mso-height-percent:0;mso-wrap-distance-left:9pt;mso-wrap-distance-top:-6e-5mm;mso-wrap-distance-right:9pt;mso-wrap-distance-bottom:-6e-5mm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" strokeweight="1pt">
          <v:stroke dashstyle="1 1"/>
        </v:shape>
      </w:pict>
    </w:r>
  </w:p>
  <w:p w:rsidR="00673E1C" w:rsidRPr="00A758A0" w:rsidRDefault="00673E1C" w:rsidP="00673E1C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A758A0">
      <w:rPr>
        <w:rFonts w:ascii="Arial" w:hAnsi="Arial" w:cs="Arial"/>
        <w:sz w:val="18"/>
        <w:szCs w:val="18"/>
        <w:lang w:val="es-CO"/>
      </w:rPr>
      <w:t>Palacio Departamental Mocoa Calle 8 No. 7–40, Código Postal: 860001</w:t>
    </w:r>
  </w:p>
  <w:p w:rsidR="00673E1C" w:rsidRPr="00A758A0" w:rsidRDefault="00673E1C" w:rsidP="00673E1C">
    <w:pPr>
      <w:tabs>
        <w:tab w:val="center" w:pos="4252"/>
        <w:tab w:val="right" w:pos="8504"/>
      </w:tabs>
      <w:jc w:val="center"/>
      <w:rPr>
        <w:rFonts w:ascii="Arial" w:hAnsi="Arial" w:cs="Arial"/>
        <w:sz w:val="18"/>
        <w:szCs w:val="18"/>
        <w:lang w:val="es-CO"/>
      </w:rPr>
    </w:pPr>
    <w:r w:rsidRPr="00A758A0">
      <w:rPr>
        <w:rFonts w:ascii="Arial" w:hAnsi="Arial" w:cs="Arial"/>
        <w:sz w:val="18"/>
        <w:szCs w:val="18"/>
        <w:lang w:val="es-CO"/>
      </w:rPr>
      <w:t>Conmutador</w:t>
    </w:r>
    <w:r>
      <w:rPr>
        <w:rFonts w:ascii="Arial" w:hAnsi="Arial" w:cs="Arial"/>
        <w:sz w:val="18"/>
        <w:szCs w:val="18"/>
        <w:lang w:val="es-CO"/>
      </w:rPr>
      <w:t xml:space="preserve"> (57+8) 4206600 - Fax: 4295196 </w:t>
    </w:r>
    <w:r w:rsidRPr="00A758A0">
      <w:rPr>
        <w:rFonts w:ascii="Arial" w:hAnsi="Arial" w:cs="Arial"/>
        <w:sz w:val="18"/>
        <w:szCs w:val="18"/>
        <w:lang w:val="es-CO"/>
      </w:rPr>
      <w:t xml:space="preserve">- Pagina </w:t>
    </w:r>
    <w:proofErr w:type="spellStart"/>
    <w:r w:rsidRPr="00A758A0">
      <w:rPr>
        <w:rFonts w:ascii="Arial" w:hAnsi="Arial" w:cs="Arial"/>
        <w:sz w:val="18"/>
        <w:szCs w:val="18"/>
        <w:lang w:val="es-CO"/>
      </w:rPr>
      <w:t>web:</w:t>
    </w:r>
    <w:hyperlink r:id="rId1" w:history="1">
      <w:r w:rsidRPr="00A758A0">
        <w:rPr>
          <w:rFonts w:ascii="Arial" w:hAnsi="Arial" w:cs="Arial"/>
          <w:sz w:val="18"/>
          <w:szCs w:val="18"/>
          <w:u w:val="single"/>
          <w:lang w:val="es-CO"/>
        </w:rPr>
        <w:t>www.putumayo.gov.co</w:t>
      </w:r>
      <w:proofErr w:type="spellEnd"/>
    </w:hyperlink>
  </w:p>
  <w:p w:rsidR="00673E1C" w:rsidRPr="00A758A0" w:rsidRDefault="00673E1C" w:rsidP="00673E1C">
    <w:pPr>
      <w:tabs>
        <w:tab w:val="center" w:pos="4252"/>
        <w:tab w:val="right" w:pos="8504"/>
      </w:tabs>
      <w:jc w:val="both"/>
      <w:rPr>
        <w:rFonts w:ascii="Arial" w:hAnsi="Arial" w:cs="Arial"/>
        <w:sz w:val="18"/>
        <w:szCs w:val="18"/>
        <w:lang w:val="es-CO"/>
      </w:rPr>
    </w:pPr>
  </w:p>
  <w:p w:rsidR="00673E1C" w:rsidRDefault="00673E1C" w:rsidP="00673E1C">
    <w:pPr>
      <w:pStyle w:val="Piedepgina"/>
      <w:rPr>
        <w:rFonts w:ascii="Garamond" w:hAnsi="Garamond" w:cs="Arial"/>
        <w:sz w:val="18"/>
        <w:szCs w:val="18"/>
      </w:rPr>
    </w:pPr>
  </w:p>
  <w:p w:rsidR="004C6F60" w:rsidRPr="00673E1C" w:rsidRDefault="004C6F60" w:rsidP="00673E1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44C2" w:rsidRDefault="002544C2" w:rsidP="00C45841">
      <w:r>
        <w:separator/>
      </w:r>
    </w:p>
  </w:footnote>
  <w:footnote w:type="continuationSeparator" w:id="0">
    <w:p w:rsidR="002544C2" w:rsidRDefault="002544C2" w:rsidP="00C45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F60" w:rsidRPr="00792FA1" w:rsidRDefault="004C6F60" w:rsidP="00673E1C">
    <w:pPr>
      <w:pStyle w:val="Encabezado"/>
      <w:jc w:val="center"/>
      <w:rPr>
        <w:rFonts w:ascii="Garamond" w:hAnsi="Garamond" w:cs="Arial"/>
        <w:b/>
        <w:sz w:val="16"/>
        <w:szCs w:val="16"/>
      </w:rPr>
    </w:pPr>
  </w:p>
  <w:tbl>
    <w:tblPr>
      <w:tblW w:w="0" w:type="auto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61"/>
      <w:gridCol w:w="5569"/>
      <w:gridCol w:w="1984"/>
    </w:tblGrid>
    <w:tr w:rsidR="00673E1C" w:rsidTr="00673E1C">
      <w:trPr>
        <w:trHeight w:val="434"/>
      </w:trPr>
      <w:tc>
        <w:tcPr>
          <w:tcW w:w="166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E1C" w:rsidRDefault="00673E1C" w:rsidP="00673E1C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  <w:r>
            <w:rPr>
              <w:noProof/>
              <w:sz w:val="24"/>
              <w:lang w:val="es-CO" w:eastAsia="es-CO"/>
            </w:rPr>
            <w:drawing>
              <wp:anchor distT="0" distB="0" distL="114300" distR="114300" simplePos="0" relativeHeight="251658752" behindDoc="0" locked="0" layoutInCell="1" allowOverlap="1" wp14:anchorId="4AC9DC7B" wp14:editId="3D1C2A8F">
                <wp:simplePos x="0" y="0"/>
                <wp:positionH relativeFrom="column">
                  <wp:posOffset>96520</wp:posOffset>
                </wp:positionH>
                <wp:positionV relativeFrom="paragraph">
                  <wp:posOffset>-756285</wp:posOffset>
                </wp:positionV>
                <wp:extent cx="740410" cy="704215"/>
                <wp:effectExtent l="0" t="0" r="2540" b="635"/>
                <wp:wrapSquare wrapText="bothSides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Arial" w:eastAsia="Calibri" w:hAnsi="Arial" w:cs="Arial"/>
              <w:b/>
              <w:color w:val="000000"/>
              <w:sz w:val="14"/>
              <w:szCs w:val="14"/>
              <w:lang w:val="es-CO" w:eastAsia="en-US"/>
            </w:rPr>
            <w:t>NIT. 800.094.164-4</w:t>
          </w:r>
        </w:p>
      </w:tc>
      <w:tc>
        <w:tcPr>
          <w:tcW w:w="556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E1C" w:rsidRDefault="00673E1C" w:rsidP="00673E1C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E1C" w:rsidRDefault="00673E1C" w:rsidP="00673E1C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CODIGO: FT-OC-102</w:t>
          </w:r>
        </w:p>
      </w:tc>
    </w:tr>
    <w:tr w:rsidR="00673E1C" w:rsidTr="00673E1C">
      <w:trPr>
        <w:trHeight w:val="451"/>
      </w:trPr>
      <w:tc>
        <w:tcPr>
          <w:tcW w:w="16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E1C" w:rsidRDefault="00673E1C" w:rsidP="00673E1C">
          <w:pPr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</w:p>
      </w:tc>
      <w:tc>
        <w:tcPr>
          <w:tcW w:w="556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73E1C" w:rsidRPr="004A37E7" w:rsidRDefault="00673E1C" w:rsidP="00673E1C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2"/>
              <w:szCs w:val="12"/>
              <w:lang w:val="es-CO" w:eastAsia="en-US"/>
            </w:rPr>
          </w:pPr>
        </w:p>
        <w:p w:rsidR="00673E1C" w:rsidRDefault="0064426A" w:rsidP="00673E1C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FICHA TÉCNICA – ANEXO C</w:t>
          </w:r>
        </w:p>
        <w:p w:rsidR="00673E1C" w:rsidRPr="004A37E7" w:rsidRDefault="00673E1C" w:rsidP="00F71AFA">
          <w:pPr>
            <w:autoSpaceDE w:val="0"/>
            <w:autoSpaceDN w:val="0"/>
            <w:adjustRightInd w:val="0"/>
            <w:spacing w:line="276" w:lineRule="auto"/>
            <w:jc w:val="center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SUBASTA INVERSA PRESENCIAL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E1C" w:rsidRDefault="00673E1C" w:rsidP="00673E1C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VERSION: 01</w:t>
          </w:r>
        </w:p>
      </w:tc>
    </w:tr>
    <w:tr w:rsidR="00673E1C" w:rsidTr="00673E1C">
      <w:trPr>
        <w:trHeight w:val="390"/>
      </w:trPr>
      <w:tc>
        <w:tcPr>
          <w:tcW w:w="166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E1C" w:rsidRDefault="00673E1C" w:rsidP="00673E1C">
          <w:pPr>
            <w:rPr>
              <w:rFonts w:ascii="Arial" w:eastAsia="Calibri" w:hAnsi="Arial" w:cs="Arial"/>
              <w:color w:val="000000"/>
              <w:sz w:val="14"/>
              <w:szCs w:val="14"/>
              <w:lang w:val="es-CO" w:eastAsia="en-US"/>
            </w:rPr>
          </w:pPr>
        </w:p>
      </w:tc>
      <w:tc>
        <w:tcPr>
          <w:tcW w:w="556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E1C" w:rsidRDefault="00673E1C" w:rsidP="00673E1C">
          <w:pPr>
            <w:rPr>
              <w:rFonts w:ascii="Arial Black" w:eastAsia="Calibri" w:hAnsi="Arial Black" w:cs="Arial"/>
              <w:color w:val="000000"/>
              <w:sz w:val="18"/>
              <w:szCs w:val="18"/>
              <w:lang w:val="es-CO" w:eastAsia="en-US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673E1C" w:rsidRDefault="00673E1C" w:rsidP="00673E1C">
          <w:pPr>
            <w:autoSpaceDE w:val="0"/>
            <w:autoSpaceDN w:val="0"/>
            <w:adjustRightInd w:val="0"/>
            <w:spacing w:line="276" w:lineRule="auto"/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</w:pPr>
          <w:r>
            <w:rPr>
              <w:rFonts w:ascii="Arial" w:eastAsia="Calibri" w:hAnsi="Arial" w:cs="Arial"/>
              <w:color w:val="000000"/>
              <w:sz w:val="18"/>
              <w:szCs w:val="18"/>
              <w:lang w:val="es-CO" w:eastAsia="en-US"/>
            </w:rPr>
            <w:t>FECHA: 15/09/2015</w:t>
          </w:r>
        </w:p>
      </w:tc>
    </w:tr>
  </w:tbl>
  <w:p w:rsidR="004C6F60" w:rsidRPr="007A688E" w:rsidRDefault="004C6F60" w:rsidP="0035155F">
    <w:pPr>
      <w:pStyle w:val="Encabezado"/>
      <w:jc w:val="center"/>
      <w:rPr>
        <w:rFonts w:ascii="Garamond" w:hAnsi="Garamond"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5AF1"/>
    <w:multiLevelType w:val="hybridMultilevel"/>
    <w:tmpl w:val="000041BB"/>
    <w:lvl w:ilvl="0" w:tplc="000026E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66BB"/>
    <w:multiLevelType w:val="hybridMultilevel"/>
    <w:tmpl w:val="0000428B"/>
    <w:lvl w:ilvl="0" w:tplc="000026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701F"/>
    <w:multiLevelType w:val="hybridMultilevel"/>
    <w:tmpl w:val="00005D03"/>
    <w:lvl w:ilvl="0" w:tplc="00007A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10D6B93"/>
    <w:multiLevelType w:val="hybridMultilevel"/>
    <w:tmpl w:val="8BDAC6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215651"/>
    <w:multiLevelType w:val="hybridMultilevel"/>
    <w:tmpl w:val="EC5407FA"/>
    <w:lvl w:ilvl="0" w:tplc="240A0017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EA380C"/>
    <w:multiLevelType w:val="hybridMultilevel"/>
    <w:tmpl w:val="95A688AA"/>
    <w:lvl w:ilvl="0" w:tplc="4E30DD4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FD44D6"/>
    <w:multiLevelType w:val="hybridMultilevel"/>
    <w:tmpl w:val="04BA8FCC"/>
    <w:lvl w:ilvl="0" w:tplc="A9CEEB7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E7511"/>
    <w:multiLevelType w:val="hybridMultilevel"/>
    <w:tmpl w:val="7AE0429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5D0037A"/>
    <w:multiLevelType w:val="hybridMultilevel"/>
    <w:tmpl w:val="05304F3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6F029C7"/>
    <w:multiLevelType w:val="multilevel"/>
    <w:tmpl w:val="CAF0D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1AF135AE"/>
    <w:multiLevelType w:val="hybridMultilevel"/>
    <w:tmpl w:val="5B343CD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8D3530"/>
    <w:multiLevelType w:val="hybridMultilevel"/>
    <w:tmpl w:val="8488F59C"/>
    <w:lvl w:ilvl="0" w:tplc="2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D1C68"/>
    <w:multiLevelType w:val="hybridMultilevel"/>
    <w:tmpl w:val="0CA6AB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B40074"/>
    <w:multiLevelType w:val="hybridMultilevel"/>
    <w:tmpl w:val="DF2ACD6E"/>
    <w:lvl w:ilvl="0" w:tplc="E94498C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F26BC"/>
    <w:multiLevelType w:val="hybridMultilevel"/>
    <w:tmpl w:val="40A8CB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D0410D"/>
    <w:multiLevelType w:val="hybridMultilevel"/>
    <w:tmpl w:val="ED36F942"/>
    <w:lvl w:ilvl="0" w:tplc="2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4597467"/>
    <w:multiLevelType w:val="hybridMultilevel"/>
    <w:tmpl w:val="75DAAD7A"/>
    <w:lvl w:ilvl="0" w:tplc="1BD65B9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382157"/>
    <w:multiLevelType w:val="hybridMultilevel"/>
    <w:tmpl w:val="38A09988"/>
    <w:lvl w:ilvl="0" w:tplc="240A0017">
      <w:start w:val="1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23391"/>
    <w:multiLevelType w:val="hybridMultilevel"/>
    <w:tmpl w:val="9A6EEE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8D58D1"/>
    <w:multiLevelType w:val="hybridMultilevel"/>
    <w:tmpl w:val="96AE375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F533A"/>
    <w:multiLevelType w:val="hybridMultilevel"/>
    <w:tmpl w:val="042EB7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83EA0"/>
    <w:multiLevelType w:val="multilevel"/>
    <w:tmpl w:val="9CE0EA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0F516C2"/>
    <w:multiLevelType w:val="hybridMultilevel"/>
    <w:tmpl w:val="14B234BE"/>
    <w:lvl w:ilvl="0" w:tplc="D8E8B48A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5EFF21CA"/>
    <w:multiLevelType w:val="hybridMultilevel"/>
    <w:tmpl w:val="87E6ED3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431824"/>
    <w:multiLevelType w:val="hybridMultilevel"/>
    <w:tmpl w:val="B33458E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906706"/>
    <w:multiLevelType w:val="hybridMultilevel"/>
    <w:tmpl w:val="59B4A6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D2A233D"/>
    <w:multiLevelType w:val="multilevel"/>
    <w:tmpl w:val="9D5A23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49D0358"/>
    <w:multiLevelType w:val="hybridMultilevel"/>
    <w:tmpl w:val="4FF4B2B6"/>
    <w:lvl w:ilvl="0" w:tplc="EECCA1C4">
      <w:start w:val="5"/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214FB"/>
    <w:multiLevelType w:val="hybridMultilevel"/>
    <w:tmpl w:val="C8305E66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5"/>
  </w:num>
  <w:num w:numId="3">
    <w:abstractNumId w:val="25"/>
  </w:num>
  <w:num w:numId="4">
    <w:abstractNumId w:val="18"/>
  </w:num>
  <w:num w:numId="5">
    <w:abstractNumId w:val="28"/>
  </w:num>
  <w:num w:numId="6">
    <w:abstractNumId w:val="14"/>
  </w:num>
  <w:num w:numId="7">
    <w:abstractNumId w:val="12"/>
  </w:num>
  <w:num w:numId="8">
    <w:abstractNumId w:val="9"/>
  </w:num>
  <w:num w:numId="9">
    <w:abstractNumId w:val="13"/>
  </w:num>
  <w:num w:numId="10">
    <w:abstractNumId w:val="17"/>
  </w:num>
  <w:num w:numId="11">
    <w:abstractNumId w:val="5"/>
  </w:num>
  <w:num w:numId="12">
    <w:abstractNumId w:val="4"/>
  </w:num>
  <w:num w:numId="13">
    <w:abstractNumId w:val="21"/>
  </w:num>
  <w:num w:numId="14">
    <w:abstractNumId w:val="20"/>
  </w:num>
  <w:num w:numId="15">
    <w:abstractNumId w:val="24"/>
  </w:num>
  <w:num w:numId="16">
    <w:abstractNumId w:val="23"/>
  </w:num>
  <w:num w:numId="17">
    <w:abstractNumId w:val="11"/>
  </w:num>
  <w:num w:numId="18">
    <w:abstractNumId w:val="16"/>
  </w:num>
  <w:num w:numId="19">
    <w:abstractNumId w:val="6"/>
  </w:num>
  <w:num w:numId="20">
    <w:abstractNumId w:val="8"/>
  </w:num>
  <w:num w:numId="21">
    <w:abstractNumId w:val="3"/>
  </w:num>
  <w:num w:numId="22">
    <w:abstractNumId w:val="22"/>
  </w:num>
  <w:num w:numId="23">
    <w:abstractNumId w:val="26"/>
  </w:num>
  <w:num w:numId="24">
    <w:abstractNumId w:val="0"/>
  </w:num>
  <w:num w:numId="25">
    <w:abstractNumId w:val="19"/>
  </w:num>
  <w:num w:numId="26">
    <w:abstractNumId w:val="10"/>
  </w:num>
  <w:num w:numId="27">
    <w:abstractNumId w:val="27"/>
  </w:num>
  <w:num w:numId="28">
    <w:abstractNumId w:val="1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C0C"/>
    <w:rsid w:val="00002634"/>
    <w:rsid w:val="00006D00"/>
    <w:rsid w:val="00016039"/>
    <w:rsid w:val="000178C9"/>
    <w:rsid w:val="0002408C"/>
    <w:rsid w:val="0002690E"/>
    <w:rsid w:val="00027E79"/>
    <w:rsid w:val="000345BE"/>
    <w:rsid w:val="00040F91"/>
    <w:rsid w:val="00042DA1"/>
    <w:rsid w:val="000632EA"/>
    <w:rsid w:val="00063537"/>
    <w:rsid w:val="000726A2"/>
    <w:rsid w:val="00073505"/>
    <w:rsid w:val="00083067"/>
    <w:rsid w:val="000A13D6"/>
    <w:rsid w:val="000A2982"/>
    <w:rsid w:val="000A2BF3"/>
    <w:rsid w:val="000A698E"/>
    <w:rsid w:val="000B554E"/>
    <w:rsid w:val="000B6B3F"/>
    <w:rsid w:val="000B7095"/>
    <w:rsid w:val="000C34A1"/>
    <w:rsid w:val="000C41CF"/>
    <w:rsid w:val="000C52BB"/>
    <w:rsid w:val="000D2759"/>
    <w:rsid w:val="000D3A8E"/>
    <w:rsid w:val="000D3F2D"/>
    <w:rsid w:val="000E6DF0"/>
    <w:rsid w:val="000F0DAF"/>
    <w:rsid w:val="000F16AC"/>
    <w:rsid w:val="000F5E4A"/>
    <w:rsid w:val="000F6BA4"/>
    <w:rsid w:val="000F7360"/>
    <w:rsid w:val="00105542"/>
    <w:rsid w:val="001075D0"/>
    <w:rsid w:val="00107E8D"/>
    <w:rsid w:val="00110358"/>
    <w:rsid w:val="00112AAA"/>
    <w:rsid w:val="00113F5E"/>
    <w:rsid w:val="00115BD7"/>
    <w:rsid w:val="001173B6"/>
    <w:rsid w:val="00122D76"/>
    <w:rsid w:val="001242E9"/>
    <w:rsid w:val="00127547"/>
    <w:rsid w:val="001306E2"/>
    <w:rsid w:val="0013501D"/>
    <w:rsid w:val="00136885"/>
    <w:rsid w:val="00137CD9"/>
    <w:rsid w:val="0014117E"/>
    <w:rsid w:val="00143FCE"/>
    <w:rsid w:val="001447C3"/>
    <w:rsid w:val="001758BF"/>
    <w:rsid w:val="001761ED"/>
    <w:rsid w:val="00180A2B"/>
    <w:rsid w:val="00184956"/>
    <w:rsid w:val="001923C9"/>
    <w:rsid w:val="001956E1"/>
    <w:rsid w:val="001A014E"/>
    <w:rsid w:val="001A1689"/>
    <w:rsid w:val="001B221A"/>
    <w:rsid w:val="001B383D"/>
    <w:rsid w:val="001B4050"/>
    <w:rsid w:val="001C109C"/>
    <w:rsid w:val="001C2074"/>
    <w:rsid w:val="001C47E4"/>
    <w:rsid w:val="001C5B76"/>
    <w:rsid w:val="001C639F"/>
    <w:rsid w:val="001D4675"/>
    <w:rsid w:val="001E49E2"/>
    <w:rsid w:val="001E73E0"/>
    <w:rsid w:val="001F09C0"/>
    <w:rsid w:val="001F7450"/>
    <w:rsid w:val="00200FD4"/>
    <w:rsid w:val="00210533"/>
    <w:rsid w:val="00211699"/>
    <w:rsid w:val="00211A09"/>
    <w:rsid w:val="00214704"/>
    <w:rsid w:val="00217A39"/>
    <w:rsid w:val="002251B0"/>
    <w:rsid w:val="00225581"/>
    <w:rsid w:val="00225A56"/>
    <w:rsid w:val="002265FA"/>
    <w:rsid w:val="00226D33"/>
    <w:rsid w:val="00230452"/>
    <w:rsid w:val="002322B5"/>
    <w:rsid w:val="00232933"/>
    <w:rsid w:val="002361DE"/>
    <w:rsid w:val="0023626F"/>
    <w:rsid w:val="00245954"/>
    <w:rsid w:val="00246074"/>
    <w:rsid w:val="00250253"/>
    <w:rsid w:val="00251DA9"/>
    <w:rsid w:val="002544C2"/>
    <w:rsid w:val="00255663"/>
    <w:rsid w:val="00264206"/>
    <w:rsid w:val="002645B5"/>
    <w:rsid w:val="00265134"/>
    <w:rsid w:val="00271CD3"/>
    <w:rsid w:val="002743E6"/>
    <w:rsid w:val="0027598B"/>
    <w:rsid w:val="00275E66"/>
    <w:rsid w:val="00286611"/>
    <w:rsid w:val="00287065"/>
    <w:rsid w:val="00294FCA"/>
    <w:rsid w:val="002A0113"/>
    <w:rsid w:val="002A270A"/>
    <w:rsid w:val="002B191F"/>
    <w:rsid w:val="002B4FB6"/>
    <w:rsid w:val="002B7F8B"/>
    <w:rsid w:val="002C106C"/>
    <w:rsid w:val="002C16A0"/>
    <w:rsid w:val="002C5093"/>
    <w:rsid w:val="002D5E3C"/>
    <w:rsid w:val="002D671F"/>
    <w:rsid w:val="002E03C9"/>
    <w:rsid w:val="002E0CF5"/>
    <w:rsid w:val="002E261B"/>
    <w:rsid w:val="002F2875"/>
    <w:rsid w:val="002F2C0C"/>
    <w:rsid w:val="002F5551"/>
    <w:rsid w:val="00305BA2"/>
    <w:rsid w:val="00305E20"/>
    <w:rsid w:val="003062AA"/>
    <w:rsid w:val="00314EE1"/>
    <w:rsid w:val="003202CC"/>
    <w:rsid w:val="00324326"/>
    <w:rsid w:val="00325176"/>
    <w:rsid w:val="00327221"/>
    <w:rsid w:val="00331716"/>
    <w:rsid w:val="0033390A"/>
    <w:rsid w:val="00334C59"/>
    <w:rsid w:val="00335B9E"/>
    <w:rsid w:val="00335BD6"/>
    <w:rsid w:val="00336CAE"/>
    <w:rsid w:val="0034217F"/>
    <w:rsid w:val="00347F86"/>
    <w:rsid w:val="00350904"/>
    <w:rsid w:val="0035155F"/>
    <w:rsid w:val="00353328"/>
    <w:rsid w:val="00353676"/>
    <w:rsid w:val="00356611"/>
    <w:rsid w:val="0035740C"/>
    <w:rsid w:val="0035762F"/>
    <w:rsid w:val="00360460"/>
    <w:rsid w:val="0037065C"/>
    <w:rsid w:val="00372C97"/>
    <w:rsid w:val="00374B9B"/>
    <w:rsid w:val="003778AE"/>
    <w:rsid w:val="003825C9"/>
    <w:rsid w:val="003836D5"/>
    <w:rsid w:val="00384860"/>
    <w:rsid w:val="00387E95"/>
    <w:rsid w:val="003902C6"/>
    <w:rsid w:val="00390B28"/>
    <w:rsid w:val="003921B8"/>
    <w:rsid w:val="00394BF9"/>
    <w:rsid w:val="00397CB3"/>
    <w:rsid w:val="003A1D18"/>
    <w:rsid w:val="003A44CA"/>
    <w:rsid w:val="003B0D0D"/>
    <w:rsid w:val="003B2DAC"/>
    <w:rsid w:val="003B6776"/>
    <w:rsid w:val="003C0948"/>
    <w:rsid w:val="003C2D64"/>
    <w:rsid w:val="003C304A"/>
    <w:rsid w:val="003D78B5"/>
    <w:rsid w:val="003F4A66"/>
    <w:rsid w:val="003F7B80"/>
    <w:rsid w:val="004020DF"/>
    <w:rsid w:val="00412034"/>
    <w:rsid w:val="00412D5F"/>
    <w:rsid w:val="00413A65"/>
    <w:rsid w:val="00417CCA"/>
    <w:rsid w:val="0042293D"/>
    <w:rsid w:val="0042445E"/>
    <w:rsid w:val="00425469"/>
    <w:rsid w:val="00425581"/>
    <w:rsid w:val="00427011"/>
    <w:rsid w:val="00431138"/>
    <w:rsid w:val="00433B3F"/>
    <w:rsid w:val="00434042"/>
    <w:rsid w:val="00434275"/>
    <w:rsid w:val="00444E6F"/>
    <w:rsid w:val="00445364"/>
    <w:rsid w:val="00450F25"/>
    <w:rsid w:val="00454CAD"/>
    <w:rsid w:val="00457545"/>
    <w:rsid w:val="00457D3E"/>
    <w:rsid w:val="00461949"/>
    <w:rsid w:val="00462A8A"/>
    <w:rsid w:val="0046723B"/>
    <w:rsid w:val="00474220"/>
    <w:rsid w:val="00487D93"/>
    <w:rsid w:val="004913D2"/>
    <w:rsid w:val="00496D5A"/>
    <w:rsid w:val="004A27F1"/>
    <w:rsid w:val="004A54A7"/>
    <w:rsid w:val="004B39A5"/>
    <w:rsid w:val="004B51B0"/>
    <w:rsid w:val="004B5301"/>
    <w:rsid w:val="004C6167"/>
    <w:rsid w:val="004C6F60"/>
    <w:rsid w:val="004C722E"/>
    <w:rsid w:val="004D210B"/>
    <w:rsid w:val="004D32B5"/>
    <w:rsid w:val="004D4A58"/>
    <w:rsid w:val="004E1372"/>
    <w:rsid w:val="004E1821"/>
    <w:rsid w:val="004E6CFF"/>
    <w:rsid w:val="004F51D5"/>
    <w:rsid w:val="004F67E0"/>
    <w:rsid w:val="004F726B"/>
    <w:rsid w:val="004F7D70"/>
    <w:rsid w:val="00505655"/>
    <w:rsid w:val="00510725"/>
    <w:rsid w:val="00512063"/>
    <w:rsid w:val="005305A0"/>
    <w:rsid w:val="00536F64"/>
    <w:rsid w:val="005401B3"/>
    <w:rsid w:val="00541B20"/>
    <w:rsid w:val="0054404B"/>
    <w:rsid w:val="0054457F"/>
    <w:rsid w:val="0056356D"/>
    <w:rsid w:val="00565A3D"/>
    <w:rsid w:val="005706B7"/>
    <w:rsid w:val="00571156"/>
    <w:rsid w:val="005762F8"/>
    <w:rsid w:val="005923D7"/>
    <w:rsid w:val="005A50A6"/>
    <w:rsid w:val="005A7A2C"/>
    <w:rsid w:val="005B1E92"/>
    <w:rsid w:val="005B5287"/>
    <w:rsid w:val="005B7FF9"/>
    <w:rsid w:val="005C0031"/>
    <w:rsid w:val="005C39E0"/>
    <w:rsid w:val="005C3C18"/>
    <w:rsid w:val="00600DBE"/>
    <w:rsid w:val="0060359D"/>
    <w:rsid w:val="006052F0"/>
    <w:rsid w:val="00616964"/>
    <w:rsid w:val="006207D4"/>
    <w:rsid w:val="0062371C"/>
    <w:rsid w:val="006252A9"/>
    <w:rsid w:val="00625417"/>
    <w:rsid w:val="00626861"/>
    <w:rsid w:val="00632A0B"/>
    <w:rsid w:val="00636E69"/>
    <w:rsid w:val="0064426A"/>
    <w:rsid w:val="0064491E"/>
    <w:rsid w:val="00647003"/>
    <w:rsid w:val="00654575"/>
    <w:rsid w:val="00655FBE"/>
    <w:rsid w:val="00661B11"/>
    <w:rsid w:val="00661EBB"/>
    <w:rsid w:val="00663816"/>
    <w:rsid w:val="00663859"/>
    <w:rsid w:val="00663E0E"/>
    <w:rsid w:val="00673E1C"/>
    <w:rsid w:val="006802B3"/>
    <w:rsid w:val="00681914"/>
    <w:rsid w:val="00683C97"/>
    <w:rsid w:val="00691EB9"/>
    <w:rsid w:val="00692B18"/>
    <w:rsid w:val="00696299"/>
    <w:rsid w:val="006A129C"/>
    <w:rsid w:val="006A3E31"/>
    <w:rsid w:val="006A630C"/>
    <w:rsid w:val="006A7A7E"/>
    <w:rsid w:val="006A7CF8"/>
    <w:rsid w:val="006B1508"/>
    <w:rsid w:val="006B2101"/>
    <w:rsid w:val="006C1ACC"/>
    <w:rsid w:val="006C5297"/>
    <w:rsid w:val="006C5440"/>
    <w:rsid w:val="006E0B15"/>
    <w:rsid w:val="006E1C4E"/>
    <w:rsid w:val="006E7871"/>
    <w:rsid w:val="006E7F94"/>
    <w:rsid w:val="006F61BD"/>
    <w:rsid w:val="006F6DBC"/>
    <w:rsid w:val="006F75CC"/>
    <w:rsid w:val="00700297"/>
    <w:rsid w:val="007037D8"/>
    <w:rsid w:val="007048E1"/>
    <w:rsid w:val="00716EB8"/>
    <w:rsid w:val="00717A18"/>
    <w:rsid w:val="0072197D"/>
    <w:rsid w:val="007220D7"/>
    <w:rsid w:val="007255FA"/>
    <w:rsid w:val="0072626D"/>
    <w:rsid w:val="00727402"/>
    <w:rsid w:val="00731375"/>
    <w:rsid w:val="00733CB5"/>
    <w:rsid w:val="00743836"/>
    <w:rsid w:val="00746C0B"/>
    <w:rsid w:val="007549B1"/>
    <w:rsid w:val="00754F51"/>
    <w:rsid w:val="007718F7"/>
    <w:rsid w:val="00773BAA"/>
    <w:rsid w:val="007766CE"/>
    <w:rsid w:val="00790D45"/>
    <w:rsid w:val="00791BC8"/>
    <w:rsid w:val="00792280"/>
    <w:rsid w:val="00792FA1"/>
    <w:rsid w:val="007969A8"/>
    <w:rsid w:val="007A1789"/>
    <w:rsid w:val="007A26BA"/>
    <w:rsid w:val="007A688E"/>
    <w:rsid w:val="007C0931"/>
    <w:rsid w:val="007C1E40"/>
    <w:rsid w:val="007C366D"/>
    <w:rsid w:val="007C7D45"/>
    <w:rsid w:val="007C7F2F"/>
    <w:rsid w:val="007D0059"/>
    <w:rsid w:val="007E2F1A"/>
    <w:rsid w:val="007E5305"/>
    <w:rsid w:val="007E6599"/>
    <w:rsid w:val="007E66FF"/>
    <w:rsid w:val="007E7F49"/>
    <w:rsid w:val="007F02D3"/>
    <w:rsid w:val="007F21AA"/>
    <w:rsid w:val="007F3A5B"/>
    <w:rsid w:val="007F48B0"/>
    <w:rsid w:val="007F7DF4"/>
    <w:rsid w:val="008042D1"/>
    <w:rsid w:val="00806C93"/>
    <w:rsid w:val="00810705"/>
    <w:rsid w:val="00814E4D"/>
    <w:rsid w:val="008272A8"/>
    <w:rsid w:val="00830BF3"/>
    <w:rsid w:val="0083726F"/>
    <w:rsid w:val="00844396"/>
    <w:rsid w:val="00844FA3"/>
    <w:rsid w:val="00854108"/>
    <w:rsid w:val="00855DEA"/>
    <w:rsid w:val="0086203B"/>
    <w:rsid w:val="00862490"/>
    <w:rsid w:val="008700ED"/>
    <w:rsid w:val="00870DAF"/>
    <w:rsid w:val="00871C24"/>
    <w:rsid w:val="00874C72"/>
    <w:rsid w:val="00890E38"/>
    <w:rsid w:val="00895FA6"/>
    <w:rsid w:val="008A27E4"/>
    <w:rsid w:val="008A5498"/>
    <w:rsid w:val="008A5844"/>
    <w:rsid w:val="008B008B"/>
    <w:rsid w:val="008B194F"/>
    <w:rsid w:val="008B19F3"/>
    <w:rsid w:val="008B1A3A"/>
    <w:rsid w:val="008C4582"/>
    <w:rsid w:val="008D5BF2"/>
    <w:rsid w:val="008D72D1"/>
    <w:rsid w:val="008E0048"/>
    <w:rsid w:val="008F1299"/>
    <w:rsid w:val="008F29DA"/>
    <w:rsid w:val="009113C4"/>
    <w:rsid w:val="00915C3A"/>
    <w:rsid w:val="00915C63"/>
    <w:rsid w:val="00932ADC"/>
    <w:rsid w:val="009355F1"/>
    <w:rsid w:val="00940C87"/>
    <w:rsid w:val="00942E5C"/>
    <w:rsid w:val="009433B3"/>
    <w:rsid w:val="00952E1B"/>
    <w:rsid w:val="009531EA"/>
    <w:rsid w:val="00955073"/>
    <w:rsid w:val="009649C0"/>
    <w:rsid w:val="009744E2"/>
    <w:rsid w:val="00974F91"/>
    <w:rsid w:val="00984004"/>
    <w:rsid w:val="00984B32"/>
    <w:rsid w:val="00984BAF"/>
    <w:rsid w:val="00987FB6"/>
    <w:rsid w:val="009924EE"/>
    <w:rsid w:val="009A0667"/>
    <w:rsid w:val="009A5B08"/>
    <w:rsid w:val="009A6480"/>
    <w:rsid w:val="009A6CDB"/>
    <w:rsid w:val="009A7124"/>
    <w:rsid w:val="009B6DF3"/>
    <w:rsid w:val="009B7910"/>
    <w:rsid w:val="009C5528"/>
    <w:rsid w:val="009F64AF"/>
    <w:rsid w:val="00A117DD"/>
    <w:rsid w:val="00A1209A"/>
    <w:rsid w:val="00A130A5"/>
    <w:rsid w:val="00A14191"/>
    <w:rsid w:val="00A141E6"/>
    <w:rsid w:val="00A16198"/>
    <w:rsid w:val="00A229B1"/>
    <w:rsid w:val="00A23C2B"/>
    <w:rsid w:val="00A33256"/>
    <w:rsid w:val="00A3382F"/>
    <w:rsid w:val="00A34691"/>
    <w:rsid w:val="00A37258"/>
    <w:rsid w:val="00A42102"/>
    <w:rsid w:val="00A45B1A"/>
    <w:rsid w:val="00A45C9F"/>
    <w:rsid w:val="00A534FF"/>
    <w:rsid w:val="00A541DF"/>
    <w:rsid w:val="00A57B35"/>
    <w:rsid w:val="00A67458"/>
    <w:rsid w:val="00A8240C"/>
    <w:rsid w:val="00A8265B"/>
    <w:rsid w:val="00A843E8"/>
    <w:rsid w:val="00A919D3"/>
    <w:rsid w:val="00A9465F"/>
    <w:rsid w:val="00AA3638"/>
    <w:rsid w:val="00AB05FA"/>
    <w:rsid w:val="00AB6D8E"/>
    <w:rsid w:val="00AC337E"/>
    <w:rsid w:val="00AC4F27"/>
    <w:rsid w:val="00AD0093"/>
    <w:rsid w:val="00AD1254"/>
    <w:rsid w:val="00AD3463"/>
    <w:rsid w:val="00AD5414"/>
    <w:rsid w:val="00AE5FAD"/>
    <w:rsid w:val="00AE705B"/>
    <w:rsid w:val="00AE74E9"/>
    <w:rsid w:val="00AE7C8A"/>
    <w:rsid w:val="00AF2B10"/>
    <w:rsid w:val="00AF35DC"/>
    <w:rsid w:val="00AF67D2"/>
    <w:rsid w:val="00B01416"/>
    <w:rsid w:val="00B05706"/>
    <w:rsid w:val="00B05FC5"/>
    <w:rsid w:val="00B13754"/>
    <w:rsid w:val="00B15F0C"/>
    <w:rsid w:val="00B2228E"/>
    <w:rsid w:val="00B26811"/>
    <w:rsid w:val="00B3089B"/>
    <w:rsid w:val="00B333F9"/>
    <w:rsid w:val="00B35812"/>
    <w:rsid w:val="00B4435E"/>
    <w:rsid w:val="00B44AA4"/>
    <w:rsid w:val="00B455DC"/>
    <w:rsid w:val="00B510CF"/>
    <w:rsid w:val="00B6176C"/>
    <w:rsid w:val="00B63FDC"/>
    <w:rsid w:val="00B643CA"/>
    <w:rsid w:val="00B65C3D"/>
    <w:rsid w:val="00B65F19"/>
    <w:rsid w:val="00B66B51"/>
    <w:rsid w:val="00B66E05"/>
    <w:rsid w:val="00B71920"/>
    <w:rsid w:val="00B7536C"/>
    <w:rsid w:val="00B76440"/>
    <w:rsid w:val="00B76A35"/>
    <w:rsid w:val="00B80EF7"/>
    <w:rsid w:val="00B86549"/>
    <w:rsid w:val="00B953BD"/>
    <w:rsid w:val="00BA2074"/>
    <w:rsid w:val="00BB1D1B"/>
    <w:rsid w:val="00BC35BA"/>
    <w:rsid w:val="00BC666D"/>
    <w:rsid w:val="00BC67B6"/>
    <w:rsid w:val="00BD0074"/>
    <w:rsid w:val="00BD0163"/>
    <w:rsid w:val="00BD0BDD"/>
    <w:rsid w:val="00BD357E"/>
    <w:rsid w:val="00BE1FE2"/>
    <w:rsid w:val="00BE34C7"/>
    <w:rsid w:val="00BE38AF"/>
    <w:rsid w:val="00BE518D"/>
    <w:rsid w:val="00BE5EBE"/>
    <w:rsid w:val="00BE5EDC"/>
    <w:rsid w:val="00BE6C73"/>
    <w:rsid w:val="00C0529E"/>
    <w:rsid w:val="00C05597"/>
    <w:rsid w:val="00C12622"/>
    <w:rsid w:val="00C21958"/>
    <w:rsid w:val="00C40B2F"/>
    <w:rsid w:val="00C41F15"/>
    <w:rsid w:val="00C427A0"/>
    <w:rsid w:val="00C43369"/>
    <w:rsid w:val="00C45841"/>
    <w:rsid w:val="00C51C99"/>
    <w:rsid w:val="00C53268"/>
    <w:rsid w:val="00C55853"/>
    <w:rsid w:val="00C60ABE"/>
    <w:rsid w:val="00C70F26"/>
    <w:rsid w:val="00C817D2"/>
    <w:rsid w:val="00C8283B"/>
    <w:rsid w:val="00C83C5D"/>
    <w:rsid w:val="00C840CB"/>
    <w:rsid w:val="00C87B09"/>
    <w:rsid w:val="00C91EBF"/>
    <w:rsid w:val="00CB1A03"/>
    <w:rsid w:val="00CC1D43"/>
    <w:rsid w:val="00CC5AEA"/>
    <w:rsid w:val="00CD433F"/>
    <w:rsid w:val="00CD49E8"/>
    <w:rsid w:val="00CE023E"/>
    <w:rsid w:val="00CE1FB5"/>
    <w:rsid w:val="00CE46FB"/>
    <w:rsid w:val="00CE5E34"/>
    <w:rsid w:val="00CE6E47"/>
    <w:rsid w:val="00CF2AFC"/>
    <w:rsid w:val="00D02B84"/>
    <w:rsid w:val="00D23883"/>
    <w:rsid w:val="00D25699"/>
    <w:rsid w:val="00D2662E"/>
    <w:rsid w:val="00D271B0"/>
    <w:rsid w:val="00D46C02"/>
    <w:rsid w:val="00D46D9E"/>
    <w:rsid w:val="00D4725C"/>
    <w:rsid w:val="00D51A51"/>
    <w:rsid w:val="00D520F4"/>
    <w:rsid w:val="00D52F09"/>
    <w:rsid w:val="00D533FF"/>
    <w:rsid w:val="00D54F06"/>
    <w:rsid w:val="00D648FD"/>
    <w:rsid w:val="00D7182C"/>
    <w:rsid w:val="00D74379"/>
    <w:rsid w:val="00D8036A"/>
    <w:rsid w:val="00D84FCE"/>
    <w:rsid w:val="00D904A7"/>
    <w:rsid w:val="00D94437"/>
    <w:rsid w:val="00DA1325"/>
    <w:rsid w:val="00DA279D"/>
    <w:rsid w:val="00DA4B86"/>
    <w:rsid w:val="00DB44FA"/>
    <w:rsid w:val="00DC52A9"/>
    <w:rsid w:val="00DC5399"/>
    <w:rsid w:val="00DD0132"/>
    <w:rsid w:val="00DD193D"/>
    <w:rsid w:val="00DD26D3"/>
    <w:rsid w:val="00DE22D3"/>
    <w:rsid w:val="00DE4947"/>
    <w:rsid w:val="00DE5BC6"/>
    <w:rsid w:val="00DE7E46"/>
    <w:rsid w:val="00DF0BED"/>
    <w:rsid w:val="00DF1F23"/>
    <w:rsid w:val="00E049FC"/>
    <w:rsid w:val="00E15FE2"/>
    <w:rsid w:val="00E16BE7"/>
    <w:rsid w:val="00E17060"/>
    <w:rsid w:val="00E248D3"/>
    <w:rsid w:val="00E33761"/>
    <w:rsid w:val="00E33D6E"/>
    <w:rsid w:val="00E35E9E"/>
    <w:rsid w:val="00E36522"/>
    <w:rsid w:val="00E3695E"/>
    <w:rsid w:val="00E37DF8"/>
    <w:rsid w:val="00E40527"/>
    <w:rsid w:val="00E66FAA"/>
    <w:rsid w:val="00E6705D"/>
    <w:rsid w:val="00E74B9D"/>
    <w:rsid w:val="00E7547B"/>
    <w:rsid w:val="00E82F74"/>
    <w:rsid w:val="00E87038"/>
    <w:rsid w:val="00E87EB8"/>
    <w:rsid w:val="00E94079"/>
    <w:rsid w:val="00E96A58"/>
    <w:rsid w:val="00EA22C9"/>
    <w:rsid w:val="00EA252C"/>
    <w:rsid w:val="00EB6A09"/>
    <w:rsid w:val="00EB6F6D"/>
    <w:rsid w:val="00EC40CC"/>
    <w:rsid w:val="00EC5D70"/>
    <w:rsid w:val="00EC5FD3"/>
    <w:rsid w:val="00EE23C3"/>
    <w:rsid w:val="00EE593C"/>
    <w:rsid w:val="00EE7A74"/>
    <w:rsid w:val="00EF0CA2"/>
    <w:rsid w:val="00F01BF4"/>
    <w:rsid w:val="00F033DE"/>
    <w:rsid w:val="00F0612C"/>
    <w:rsid w:val="00F0669C"/>
    <w:rsid w:val="00F249F9"/>
    <w:rsid w:val="00F2625D"/>
    <w:rsid w:val="00F27512"/>
    <w:rsid w:val="00F30C41"/>
    <w:rsid w:val="00F324A8"/>
    <w:rsid w:val="00F361FA"/>
    <w:rsid w:val="00F40E21"/>
    <w:rsid w:val="00F4363D"/>
    <w:rsid w:val="00F50B8F"/>
    <w:rsid w:val="00F56FD9"/>
    <w:rsid w:val="00F71AFA"/>
    <w:rsid w:val="00F76975"/>
    <w:rsid w:val="00F82909"/>
    <w:rsid w:val="00F85A2C"/>
    <w:rsid w:val="00F87C73"/>
    <w:rsid w:val="00F968FC"/>
    <w:rsid w:val="00F96F7A"/>
    <w:rsid w:val="00FA0185"/>
    <w:rsid w:val="00FA42F1"/>
    <w:rsid w:val="00FA6718"/>
    <w:rsid w:val="00FA7F1C"/>
    <w:rsid w:val="00FB10DC"/>
    <w:rsid w:val="00FB13D7"/>
    <w:rsid w:val="00FC0CEB"/>
    <w:rsid w:val="00FC24FF"/>
    <w:rsid w:val="00FC45D5"/>
    <w:rsid w:val="00FD2010"/>
    <w:rsid w:val="00FD52AC"/>
    <w:rsid w:val="00FF4592"/>
    <w:rsid w:val="00FF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,"/>
  <w15:docId w15:val="{DE2BC43B-E221-45D3-88F4-95C2770C2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0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194F"/>
    <w:rPr>
      <w:rFonts w:ascii="Times New Roman" w:hAnsi="Times New Roman"/>
      <w:lang w:val="es-ES" w:eastAsia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8B194F"/>
    <w:pPr>
      <w:keepNext/>
      <w:jc w:val="center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locked/>
    <w:rsid w:val="006E0B15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locked/>
    <w:rsid w:val="006E0B15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locked/>
    <w:rsid w:val="006E0B15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locked/>
    <w:rsid w:val="006E0B15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paragraph" w:styleId="Ttulo6">
    <w:name w:val="heading 6"/>
    <w:basedOn w:val="Normal"/>
    <w:next w:val="Normal"/>
    <w:link w:val="Ttulo6Car"/>
    <w:qFormat/>
    <w:locked/>
    <w:rsid w:val="006E0B15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  <w:lang w:val="en-US" w:eastAsia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locked/>
    <w:rsid w:val="006E0B15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locked/>
    <w:rsid w:val="006E0B15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locked/>
    <w:rsid w:val="006E0B15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locked/>
    <w:rsid w:val="008B194F"/>
    <w:rPr>
      <w:rFonts w:ascii="Times New Roman" w:hAnsi="Times New Roman" w:cs="Times New Roman"/>
      <w:b/>
      <w:sz w:val="20"/>
      <w:szCs w:val="20"/>
      <w:lang w:val="es-ES" w:eastAsia="es-MX"/>
    </w:rPr>
  </w:style>
  <w:style w:type="paragraph" w:styleId="Encabezado">
    <w:name w:val="header"/>
    <w:basedOn w:val="Normal"/>
    <w:link w:val="EncabezadoCar"/>
    <w:uiPriority w:val="99"/>
    <w:rsid w:val="00C4584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locked/>
    <w:rsid w:val="00C45841"/>
    <w:rPr>
      <w:rFonts w:cs="Times New Roman"/>
    </w:rPr>
  </w:style>
  <w:style w:type="paragraph" w:styleId="Piedepgina">
    <w:name w:val="footer"/>
    <w:aliases w:val="pie de página"/>
    <w:basedOn w:val="Normal"/>
    <w:link w:val="PiedepginaCar"/>
    <w:uiPriority w:val="99"/>
    <w:rsid w:val="00C4584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aliases w:val="pie de página Car"/>
    <w:link w:val="Piedepgina"/>
    <w:uiPriority w:val="99"/>
    <w:locked/>
    <w:rsid w:val="00C45841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rsid w:val="00C4584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C45841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rsid w:val="00681914"/>
    <w:rPr>
      <w:rFonts w:cs="Times New Roman"/>
      <w:color w:val="0000FF"/>
      <w:u w:val="single"/>
    </w:rPr>
  </w:style>
  <w:style w:type="paragraph" w:styleId="Textoindependiente3">
    <w:name w:val="Body Text 3"/>
    <w:basedOn w:val="Normal"/>
    <w:link w:val="Textoindependiente3Car"/>
    <w:uiPriority w:val="99"/>
    <w:rsid w:val="008B194F"/>
    <w:pPr>
      <w:jc w:val="both"/>
    </w:pPr>
    <w:rPr>
      <w:rFonts w:ascii="Comic Sans MS" w:hAnsi="Comic Sans MS"/>
      <w:sz w:val="24"/>
      <w:lang w:eastAsia="es-ES"/>
    </w:rPr>
  </w:style>
  <w:style w:type="character" w:customStyle="1" w:styleId="Textoindependiente3Car">
    <w:name w:val="Texto independiente 3 Car"/>
    <w:link w:val="Textoindependiente3"/>
    <w:uiPriority w:val="99"/>
    <w:locked/>
    <w:rsid w:val="008B194F"/>
    <w:rPr>
      <w:rFonts w:ascii="Comic Sans MS" w:hAnsi="Comic Sans MS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265F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2265FA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character" w:styleId="MquinadeescribirHTML">
    <w:name w:val="HTML Typewriter"/>
    <w:uiPriority w:val="99"/>
    <w:semiHidden/>
    <w:rsid w:val="002265FA"/>
    <w:rPr>
      <w:rFonts w:ascii="Courier New" w:hAnsi="Courier New" w:cs="Courier New"/>
      <w:sz w:val="20"/>
      <w:szCs w:val="20"/>
    </w:rPr>
  </w:style>
  <w:style w:type="paragraph" w:styleId="Textoindependiente2">
    <w:name w:val="Body Text 2"/>
    <w:basedOn w:val="Normal"/>
    <w:link w:val="Textoindependiente2Car"/>
    <w:uiPriority w:val="99"/>
    <w:rsid w:val="007C0931"/>
    <w:pPr>
      <w:spacing w:after="120" w:line="480" w:lineRule="auto"/>
    </w:pPr>
    <w:rPr>
      <w:sz w:val="24"/>
      <w:szCs w:val="24"/>
      <w:lang w:eastAsia="es-ES"/>
    </w:rPr>
  </w:style>
  <w:style w:type="character" w:customStyle="1" w:styleId="Textoindependiente2Car">
    <w:name w:val="Texto independiente 2 Car"/>
    <w:link w:val="Textoindependiente2"/>
    <w:uiPriority w:val="99"/>
    <w:semiHidden/>
    <w:locked/>
    <w:rsid w:val="00E37DF8"/>
    <w:rPr>
      <w:rFonts w:ascii="Times New Roman" w:hAnsi="Times New Roman" w:cs="Times New Roman"/>
      <w:sz w:val="20"/>
      <w:szCs w:val="20"/>
      <w:lang w:val="es-ES" w:eastAsia="es-MX"/>
    </w:rPr>
  </w:style>
  <w:style w:type="character" w:customStyle="1" w:styleId="st1">
    <w:name w:val="st1"/>
    <w:uiPriority w:val="99"/>
    <w:rsid w:val="001173B6"/>
    <w:rPr>
      <w:rFonts w:cs="Times New Roman"/>
    </w:rPr>
  </w:style>
  <w:style w:type="paragraph" w:styleId="Cierre">
    <w:name w:val="Closing"/>
    <w:basedOn w:val="Normal"/>
    <w:link w:val="CierreCar"/>
    <w:uiPriority w:val="99"/>
    <w:rsid w:val="008B1A3A"/>
    <w:pPr>
      <w:ind w:left="4252"/>
    </w:pPr>
    <w:rPr>
      <w:rFonts w:ascii="Arial" w:hAnsi="Arial" w:cs="Arial"/>
      <w:sz w:val="24"/>
      <w:szCs w:val="24"/>
      <w:lang w:val="es-PE" w:eastAsia="es-ES"/>
    </w:rPr>
  </w:style>
  <w:style w:type="character" w:customStyle="1" w:styleId="CierreCar">
    <w:name w:val="Cierre Car"/>
    <w:link w:val="Cierre"/>
    <w:uiPriority w:val="99"/>
    <w:locked/>
    <w:rsid w:val="008B1A3A"/>
    <w:rPr>
      <w:rFonts w:ascii="Arial" w:hAnsi="Arial" w:cs="Arial"/>
      <w:sz w:val="24"/>
      <w:szCs w:val="24"/>
      <w:lang w:val="es-PE" w:eastAsia="es-ES" w:bidi="ar-SA"/>
    </w:rPr>
  </w:style>
  <w:style w:type="paragraph" w:styleId="Prrafodelista">
    <w:name w:val="List Paragraph"/>
    <w:basedOn w:val="Normal"/>
    <w:link w:val="PrrafodelistaCar"/>
    <w:uiPriority w:val="34"/>
    <w:qFormat/>
    <w:rsid w:val="007255FA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6E0B15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0B15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0B15"/>
    <w:rPr>
      <w:rFonts w:asciiTheme="minorHAnsi" w:eastAsiaTheme="minorEastAsia" w:hAnsiTheme="minorHAnsi" w:cstheme="minorBidi"/>
      <w:b/>
      <w:bCs/>
      <w:sz w:val="28"/>
      <w:szCs w:val="28"/>
      <w:lang w:val="en-US" w:eastAsia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0B15"/>
    <w:rPr>
      <w:rFonts w:asciiTheme="minorHAnsi" w:eastAsiaTheme="minorEastAsia" w:hAnsiTheme="minorHAnsi" w:cstheme="minorBidi"/>
      <w:b/>
      <w:bCs/>
      <w:i/>
      <w:iCs/>
      <w:sz w:val="26"/>
      <w:szCs w:val="26"/>
      <w:lang w:val="en-US" w:eastAsia="en-US"/>
    </w:rPr>
  </w:style>
  <w:style w:type="character" w:customStyle="1" w:styleId="Ttulo6Car">
    <w:name w:val="Título 6 Car"/>
    <w:basedOn w:val="Fuentedeprrafopredeter"/>
    <w:link w:val="Ttulo6"/>
    <w:rsid w:val="006E0B15"/>
    <w:rPr>
      <w:rFonts w:ascii="Times New Roman" w:hAnsi="Times New Roman"/>
      <w:b/>
      <w:bCs/>
      <w:sz w:val="22"/>
      <w:szCs w:val="22"/>
      <w:lang w:val="en-US" w:eastAsia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0B15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0B15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0B15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Puesto">
    <w:name w:val="Title"/>
    <w:basedOn w:val="Normal"/>
    <w:next w:val="Normal"/>
    <w:link w:val="PuestoCar"/>
    <w:qFormat/>
    <w:locked/>
    <w:rsid w:val="006E0B1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rsid w:val="006E0B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s-ES" w:eastAsia="es-MX"/>
    </w:rPr>
  </w:style>
  <w:style w:type="character" w:styleId="Textoennegrita">
    <w:name w:val="Strong"/>
    <w:basedOn w:val="Fuentedeprrafopredeter"/>
    <w:qFormat/>
    <w:locked/>
    <w:rsid w:val="006E0B15"/>
    <w:rPr>
      <w:b/>
      <w:bCs/>
    </w:rPr>
  </w:style>
  <w:style w:type="paragraph" w:customStyle="1" w:styleId="Default">
    <w:name w:val="Default"/>
    <w:rsid w:val="00D54F0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navy">
    <w:name w:val="texto_navy"/>
    <w:basedOn w:val="Fuentedeprrafopredeter"/>
    <w:rsid w:val="00700297"/>
  </w:style>
  <w:style w:type="character" w:customStyle="1" w:styleId="apple-converted-space">
    <w:name w:val="apple-converted-space"/>
    <w:basedOn w:val="Fuentedeprrafopredeter"/>
    <w:rsid w:val="00700297"/>
  </w:style>
  <w:style w:type="character" w:customStyle="1" w:styleId="st">
    <w:name w:val="st"/>
    <w:basedOn w:val="Fuentedeprrafopredeter"/>
    <w:rsid w:val="009649C0"/>
  </w:style>
  <w:style w:type="character" w:styleId="Nmerodepgina">
    <w:name w:val="page number"/>
    <w:basedOn w:val="Fuentedeprrafopredeter"/>
    <w:uiPriority w:val="99"/>
    <w:unhideWhenUsed/>
    <w:rsid w:val="007A688E"/>
  </w:style>
  <w:style w:type="character" w:customStyle="1" w:styleId="PrrafodelistaCar">
    <w:name w:val="Párrafo de lista Car"/>
    <w:link w:val="Prrafodelista"/>
    <w:uiPriority w:val="34"/>
    <w:rsid w:val="00DE5BC6"/>
    <w:rPr>
      <w:rFonts w:ascii="Times New Roman" w:hAnsi="Times New Roman"/>
      <w:lang w:val="es-ES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0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ecilia.zambrano\Downloads\Plantilla%20Institucional%20Gobernacion%20del%20Putumay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A9476-0058-41BD-AFF3-33DB68FD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Institucional Gobernacion del Putumayo</Template>
  <TotalTime>142</TotalTime>
  <Pages>1</Pages>
  <Words>276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Zambrano</dc:creator>
  <cp:lastModifiedBy>user1</cp:lastModifiedBy>
  <cp:revision>45</cp:revision>
  <cp:lastPrinted>2014-10-22T21:54:00Z</cp:lastPrinted>
  <dcterms:created xsi:type="dcterms:W3CDTF">2014-06-06T16:48:00Z</dcterms:created>
  <dcterms:modified xsi:type="dcterms:W3CDTF">2015-11-18T23:09:00Z</dcterms:modified>
</cp:coreProperties>
</file>